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6F" w:rsidRPr="00480EC7" w:rsidRDefault="002C336F" w:rsidP="00480EC7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84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>
            <v:imagedata r:id="rId7" o:title=""/>
          </v:shape>
        </w:pict>
      </w:r>
    </w:p>
    <w:p w:rsidR="002C336F" w:rsidRPr="00480EC7" w:rsidRDefault="002C336F" w:rsidP="001C6A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EC7">
        <w:rPr>
          <w:rFonts w:ascii="Times New Roman" w:hAnsi="Times New Roman" w:cs="Times New Roman"/>
          <w:b/>
          <w:bCs/>
          <w:sz w:val="28"/>
          <w:szCs w:val="28"/>
        </w:rPr>
        <w:t>Администрация Абанского района</w:t>
      </w:r>
    </w:p>
    <w:p w:rsidR="002C336F" w:rsidRDefault="002C336F" w:rsidP="001C6A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EC7">
        <w:rPr>
          <w:rFonts w:ascii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2C336F" w:rsidRPr="00480EC7" w:rsidRDefault="002C336F" w:rsidP="001C6A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36F" w:rsidRPr="00480EC7" w:rsidRDefault="002C336F" w:rsidP="00480E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EC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C336F" w:rsidRPr="00480EC7" w:rsidRDefault="002C336F" w:rsidP="00480E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480E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80EC7">
        <w:rPr>
          <w:rFonts w:ascii="Times New Roman" w:hAnsi="Times New Roman" w:cs="Times New Roman"/>
          <w:sz w:val="28"/>
          <w:szCs w:val="28"/>
        </w:rPr>
        <w:t xml:space="preserve">.2013                                       п. Абан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784</w:t>
      </w:r>
      <w:r w:rsidRPr="00480EC7">
        <w:rPr>
          <w:rFonts w:ascii="Times New Roman" w:hAnsi="Times New Roman" w:cs="Times New Roman"/>
          <w:sz w:val="28"/>
          <w:szCs w:val="28"/>
        </w:rPr>
        <w:t>-п</w:t>
      </w:r>
    </w:p>
    <w:p w:rsidR="002C336F" w:rsidRDefault="002C336F" w:rsidP="00480EC7">
      <w:pPr>
        <w:pStyle w:val="ConsPlusTitle"/>
        <w:widowControl/>
        <w:ind w:right="-6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0EC7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закреплении микроучастков за образовательными </w:t>
      </w:r>
    </w:p>
    <w:p w:rsidR="002C336F" w:rsidRDefault="002C336F" w:rsidP="00480EC7">
      <w:pPr>
        <w:pStyle w:val="ConsPlusTitle"/>
        <w:widowControl/>
        <w:ind w:right="-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учреждениями Абанского района</w:t>
      </w:r>
    </w:p>
    <w:p w:rsidR="002C336F" w:rsidRPr="00245FD5" w:rsidRDefault="002C336F" w:rsidP="00480EC7">
      <w:pPr>
        <w:pStyle w:val="ConsPlusTitle"/>
        <w:widowControl/>
        <w:ind w:right="510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C336F" w:rsidRPr="002A040D" w:rsidRDefault="002C336F" w:rsidP="00480EC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45F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организации </w:t>
      </w:r>
      <w:r w:rsidRPr="00245FD5">
        <w:rPr>
          <w:rFonts w:ascii="Times New Roman" w:hAnsi="Times New Roman" w:cs="Times New Roman"/>
          <w:b w:val="0"/>
          <w:bCs w:val="0"/>
          <w:sz w:val="28"/>
          <w:szCs w:val="28"/>
        </w:rPr>
        <w:t>учета детей, проживающих в микро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участке</w:t>
      </w:r>
      <w:r w:rsidRPr="00245F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>определением их в образовательные учреждения, в соответствии со ст. 16 Закона РФ от 10.07.1992 года № 3266-1 «Об образовании», а так же руководствуясь ст.ст. 37, 38 Устава Абанского района Красноярского края ПОСТАНОВЛЯЮ:</w:t>
      </w: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2C336F" w:rsidRPr="002A040D" w:rsidRDefault="002C336F" w:rsidP="00B049F6">
      <w:pPr>
        <w:pStyle w:val="ConsPlusTitle"/>
        <w:widowControl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Закрепить микроучастки за </w:t>
      </w: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>образовательными учреждениями Абанского района, согласно Приложению № 1 к настоящему Постановлению.</w:t>
      </w:r>
    </w:p>
    <w:p w:rsidR="002C336F" w:rsidRDefault="002C336F" w:rsidP="00480EC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2. Постановление администрации Абанского района Красноярского края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28.08</w:t>
      </w:r>
      <w:r w:rsidRPr="002A040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2008 № 1025-2 «О закреплении микрорайонов Абанских школ», Постановление администрации Абанского района от 03.12.2009 № 1274-п «О закреплении микрорайонов за общеобразовательными учреждениями Абанского района» считать утратившими силу.</w:t>
      </w:r>
    </w:p>
    <w:p w:rsidR="002C336F" w:rsidRPr="00480EC7" w:rsidRDefault="002C336F" w:rsidP="005B3E0F">
      <w:pPr>
        <w:pStyle w:val="ConsPlusTitle"/>
        <w:widowControl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3. </w:t>
      </w:r>
      <w:r w:rsidRPr="00480EC7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вступает в силу в день, следующий за днем его официального опубликования в газете  «Красное знамя».</w:t>
      </w:r>
    </w:p>
    <w:p w:rsidR="002C336F" w:rsidRDefault="002C336F" w:rsidP="00CF4E38">
      <w:pPr>
        <w:jc w:val="both"/>
        <w:rPr>
          <w:rFonts w:ascii="Times New Roman" w:hAnsi="Times New Roman" w:cs="Times New Roman"/>
          <w:sz w:val="28"/>
          <w:szCs w:val="28"/>
        </w:rPr>
      </w:pPr>
      <w:r w:rsidRPr="00480EC7">
        <w:rPr>
          <w:rFonts w:ascii="Times New Roman" w:hAnsi="Times New Roman" w:cs="Times New Roman"/>
          <w:sz w:val="28"/>
          <w:szCs w:val="28"/>
        </w:rPr>
        <w:tab/>
      </w:r>
    </w:p>
    <w:p w:rsidR="002C336F" w:rsidRPr="00480EC7" w:rsidRDefault="002C336F" w:rsidP="001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36F" w:rsidRPr="00480EC7" w:rsidRDefault="002C336F" w:rsidP="001C6A87">
      <w:pPr>
        <w:spacing w:before="2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EC7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2C336F" w:rsidRPr="00480EC7" w:rsidRDefault="002C336F" w:rsidP="001C6A87">
      <w:pPr>
        <w:spacing w:before="2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EC7">
        <w:rPr>
          <w:rFonts w:ascii="Times New Roman" w:hAnsi="Times New Roman" w:cs="Times New Roman"/>
          <w:sz w:val="28"/>
          <w:szCs w:val="28"/>
        </w:rPr>
        <w:t xml:space="preserve">Абанского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EC7">
        <w:rPr>
          <w:rFonts w:ascii="Times New Roman" w:hAnsi="Times New Roman" w:cs="Times New Roman"/>
          <w:sz w:val="28"/>
          <w:szCs w:val="28"/>
        </w:rPr>
        <w:t xml:space="preserve">                                Г.В. Иванченко</w:t>
      </w:r>
    </w:p>
    <w:p w:rsidR="002C336F" w:rsidRPr="00480EC7" w:rsidRDefault="002C336F" w:rsidP="00480EC7">
      <w:pPr>
        <w:spacing w:before="2"/>
        <w:jc w:val="both"/>
        <w:rPr>
          <w:rFonts w:ascii="Times New Roman" w:hAnsi="Times New Roman" w:cs="Times New Roman"/>
          <w:sz w:val="28"/>
          <w:szCs w:val="28"/>
        </w:rPr>
      </w:pPr>
    </w:p>
    <w:p w:rsidR="002C336F" w:rsidRDefault="002C336F" w:rsidP="00480EC7">
      <w:pPr>
        <w:spacing w:before="2"/>
        <w:jc w:val="both"/>
        <w:rPr>
          <w:sz w:val="28"/>
          <w:szCs w:val="28"/>
        </w:rPr>
      </w:pPr>
    </w:p>
    <w:p w:rsidR="002C336F" w:rsidRDefault="002C336F" w:rsidP="00480EC7">
      <w:pPr>
        <w:spacing w:before="2"/>
        <w:jc w:val="both"/>
        <w:rPr>
          <w:sz w:val="28"/>
          <w:szCs w:val="28"/>
        </w:rPr>
      </w:pPr>
    </w:p>
    <w:p w:rsidR="002C336F" w:rsidRDefault="002C336F" w:rsidP="00480EC7">
      <w:pPr>
        <w:spacing w:before="2"/>
        <w:jc w:val="both"/>
        <w:rPr>
          <w:sz w:val="28"/>
          <w:szCs w:val="28"/>
        </w:rPr>
      </w:pPr>
    </w:p>
    <w:p w:rsidR="002C336F" w:rsidRDefault="002C336F" w:rsidP="00480EC7">
      <w:pPr>
        <w:spacing w:before="2"/>
        <w:jc w:val="both"/>
        <w:rPr>
          <w:sz w:val="28"/>
          <w:szCs w:val="28"/>
        </w:rPr>
      </w:pPr>
    </w:p>
    <w:p w:rsidR="002C336F" w:rsidRDefault="002C336F" w:rsidP="00480EC7">
      <w:pPr>
        <w:spacing w:before="2"/>
        <w:jc w:val="both"/>
        <w:rPr>
          <w:sz w:val="28"/>
          <w:szCs w:val="28"/>
        </w:rPr>
      </w:pPr>
    </w:p>
    <w:tbl>
      <w:tblPr>
        <w:tblW w:w="0" w:type="auto"/>
        <w:tblInd w:w="-538" w:type="dxa"/>
        <w:tblLook w:val="01E0"/>
      </w:tblPr>
      <w:tblGrid>
        <w:gridCol w:w="6048"/>
        <w:gridCol w:w="3420"/>
      </w:tblGrid>
      <w:tr w:rsidR="002C336F" w:rsidRPr="007901B2" w:rsidTr="00A917E4">
        <w:tc>
          <w:tcPr>
            <w:tcW w:w="6048" w:type="dxa"/>
          </w:tcPr>
          <w:p w:rsidR="002C336F" w:rsidRPr="007901B2" w:rsidRDefault="002C336F" w:rsidP="007C2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2C336F" w:rsidRPr="005B3E0F" w:rsidRDefault="002C336F" w:rsidP="007C21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E0F">
              <w:rPr>
                <w:rFonts w:ascii="Times New Roman" w:hAnsi="Times New Roman" w:cs="Times New Roman"/>
              </w:rPr>
              <w:t>Приложение № 1</w:t>
            </w:r>
          </w:p>
          <w:p w:rsidR="002C336F" w:rsidRPr="005B3E0F" w:rsidRDefault="002C336F" w:rsidP="007C21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E0F">
              <w:rPr>
                <w:rFonts w:ascii="Times New Roman" w:hAnsi="Times New Roman" w:cs="Times New Roman"/>
              </w:rPr>
              <w:t>к Постановлению</w:t>
            </w:r>
          </w:p>
          <w:p w:rsidR="002C336F" w:rsidRPr="005B3E0F" w:rsidRDefault="002C336F" w:rsidP="007C21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E0F">
              <w:rPr>
                <w:rFonts w:ascii="Times New Roman" w:hAnsi="Times New Roman" w:cs="Times New Roman"/>
              </w:rPr>
              <w:t>администрации Абанского района</w:t>
            </w:r>
          </w:p>
          <w:p w:rsidR="002C336F" w:rsidRPr="007901B2" w:rsidRDefault="002C336F" w:rsidP="007C21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от 13</w:t>
            </w:r>
            <w:r w:rsidRPr="005B3E0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5B3E0F">
              <w:rPr>
                <w:rFonts w:ascii="Times New Roman" w:hAnsi="Times New Roman" w:cs="Times New Roman"/>
              </w:rPr>
              <w:t xml:space="preserve">.13 № </w:t>
            </w:r>
            <w:r>
              <w:rPr>
                <w:rFonts w:ascii="Times New Roman" w:hAnsi="Times New Roman" w:cs="Times New Roman"/>
              </w:rPr>
              <w:t>784</w:t>
            </w:r>
            <w:r w:rsidRPr="005B3E0F">
              <w:rPr>
                <w:rFonts w:ascii="Times New Roman" w:hAnsi="Times New Roman" w:cs="Times New Roman"/>
              </w:rPr>
              <w:t>-п</w:t>
            </w:r>
          </w:p>
        </w:tc>
      </w:tr>
    </w:tbl>
    <w:p w:rsidR="002C336F" w:rsidRDefault="002C336F" w:rsidP="00DA32A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336F" w:rsidRPr="00AC5041" w:rsidRDefault="002C336F" w:rsidP="005308EC">
      <w:pPr>
        <w:pStyle w:val="Title"/>
      </w:pPr>
      <w:r w:rsidRPr="00AC5041">
        <w:t>МИКРОУЧАСТКИ</w:t>
      </w:r>
    </w:p>
    <w:p w:rsidR="002C336F" w:rsidRDefault="002C336F" w:rsidP="005308EC">
      <w:pPr>
        <w:pStyle w:val="Title"/>
      </w:pPr>
      <w:r>
        <w:t>общеобразовательных учреждений Абанского района</w:t>
      </w:r>
    </w:p>
    <w:p w:rsidR="002C336F" w:rsidRPr="00267CAC" w:rsidRDefault="002C336F" w:rsidP="005308EC">
      <w:pPr>
        <w:pStyle w:val="Title"/>
      </w:pPr>
    </w:p>
    <w:tbl>
      <w:tblPr>
        <w:tblW w:w="10440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8100"/>
      </w:tblGrid>
      <w:tr w:rsidR="002C336F" w:rsidRPr="00267CAC" w:rsidTr="00A917E4">
        <w:trPr>
          <w:cantSplit/>
        </w:trPr>
        <w:tc>
          <w:tcPr>
            <w:tcW w:w="10440" w:type="dxa"/>
            <w:gridSpan w:val="2"/>
            <w:vAlign w:val="center"/>
          </w:tcPr>
          <w:p w:rsidR="002C336F" w:rsidRPr="00267CAC" w:rsidRDefault="002C336F" w:rsidP="005308EC">
            <w:pPr>
              <w:pStyle w:val="Heading2"/>
              <w:tabs>
                <w:tab w:val="left" w:pos="3119"/>
              </w:tabs>
              <w:spacing w:before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Абанская СОШ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п.Абан, ул.Степанова, 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810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д. Стерлитамак, д. Заозер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ка, д. Долженовка, с. Залипье,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д.Пушкино, с.Турово, д.Сенное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д. Канарай, д. Высокогородецк,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Борки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п.Абан: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улицы: Пионерская,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Кирова,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Цветочная,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Гагарина,                                                                                                                                                                  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Угольщиков,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Геологическая,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Сосновая,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Дружбы, 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Степная,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40 лет Победы,   Больничная,       Чапаева,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Красная с №59,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Гончарная,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пер. Больничный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Советск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с №146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Абанская СОШ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п.Абан,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ул.1 Мая, 101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Петропавловка, д. Гагарино, д. Денисовка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п.Абан: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улицы:1 Мая,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Богуцкого,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Пушкина,          Просвещения,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Профсоюзов,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Чкалова,           Примакова,       Солнечная,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Горняков,      Мира, 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Трактовая,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Транспортная,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Сибирская,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ктябрьская,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Фрунзе,             Юбилейная,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Новая,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Юности,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Березовая,         Озерная,              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Болотная,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Восто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чная,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тер. Нефтебазы</w:t>
            </w:r>
          </w:p>
          <w:p w:rsidR="002C336F" w:rsidRPr="00267CAC" w:rsidRDefault="002C336F" w:rsidP="00267C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тер. Абанского ЛПХ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пер. Коммунальный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Советская с №1 по №145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тер. Подсобного хозяйства райпо                                                        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МБОУ Абанская ООШ №1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п. Абан ул.Д.Бедного,56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д.Борки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д.Канарай,  д.Высокогородецк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п.Абан: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улицы: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Черепан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ова,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Луговая,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Кустарная,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Дорожная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Комсомольская,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Пятницкого,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Турова,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Кольцевая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ернышевского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Набережная,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Горького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Ключевая,                   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Карьерная,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Заречная,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Лесная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Молодежная,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Гоголя,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Д-Бедного,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Лазо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Аэродромная,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Партизанская,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Матросова,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Дзержинского              </w:t>
            </w:r>
          </w:p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 xml:space="preserve">             Буденного,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Красная с№1 по №58     тер. АБЗ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Апаноключинская ООШ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 Апано-Ключи, д.Каменка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д. Белая Таежка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Березовская СОШ</w:t>
            </w:r>
          </w:p>
        </w:tc>
        <w:tc>
          <w:tcPr>
            <w:tcW w:w="8100" w:type="dxa"/>
          </w:tcPr>
          <w:p w:rsidR="002C336F" w:rsidRPr="00267CAC" w:rsidRDefault="002C336F" w:rsidP="00267C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с.Березовка, с.Ношино, д.Мачино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Долгомостовская СОШ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им. Александра Помозова</w:t>
            </w:r>
          </w:p>
        </w:tc>
        <w:tc>
          <w:tcPr>
            <w:tcW w:w="8100" w:type="dxa"/>
          </w:tcPr>
          <w:p w:rsidR="002C336F" w:rsidRPr="00267CAC" w:rsidRDefault="002C336F" w:rsidP="00267C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с.Долгий Мост, д.Лазарево</w:t>
            </w:r>
          </w:p>
          <w:p w:rsidR="002C336F" w:rsidRPr="00267CAC" w:rsidRDefault="002C336F" w:rsidP="005308E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Залипьевская ООШ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 Залипье,  д.Пушкино, с.Турово, д.Сенное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Никольская СОШ</w:t>
            </w:r>
          </w:p>
        </w:tc>
        <w:tc>
          <w:tcPr>
            <w:tcW w:w="8100" w:type="dxa"/>
          </w:tcPr>
          <w:p w:rsidR="002C336F" w:rsidRPr="00267CAC" w:rsidRDefault="002C336F" w:rsidP="00267C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с.Никольск,  д.Воробьевка,  д.Алексеевка, д.Матвеевка, д.Троицк</w:t>
            </w:r>
          </w:p>
        </w:tc>
      </w:tr>
      <w:tr w:rsidR="002C336F" w:rsidRPr="00267CAC" w:rsidTr="00A917E4">
        <w:tblPrEx>
          <w:tblLook w:val="00A0"/>
        </w:tblPrEx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Новоуспенская СОШ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                                                                           </w:t>
            </w:r>
          </w:p>
        </w:tc>
        <w:tc>
          <w:tcPr>
            <w:tcW w:w="8100" w:type="dxa"/>
          </w:tcPr>
          <w:p w:rsidR="002C336F" w:rsidRPr="00267CAC" w:rsidRDefault="002C336F" w:rsidP="00267C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с.Новоуспенка, д.Зимник, д.Новогеоргиевка</w:t>
            </w: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</w:t>
            </w:r>
            <w:r w:rsidRPr="00267C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ОУ Покатеевская СОШ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AC">
              <w:rPr>
                <w:rFonts w:ascii="Times New Roman" w:hAnsi="Times New Roman" w:cs="Times New Roman"/>
                <w:sz w:val="28"/>
                <w:szCs w:val="28"/>
              </w:rPr>
              <w:t>с.Покатеево, д.Хиндичет</w:t>
            </w:r>
          </w:p>
          <w:p w:rsidR="002C336F" w:rsidRPr="00267CAC" w:rsidRDefault="002C336F" w:rsidP="005308E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МКОУ Самойловская СОШ</w:t>
            </w:r>
          </w:p>
        </w:tc>
        <w:tc>
          <w:tcPr>
            <w:tcW w:w="8100" w:type="dxa"/>
          </w:tcPr>
          <w:p w:rsidR="002C336F" w:rsidRPr="00267CAC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Самойловка, д. Кунгул, д. Малкас, д. Восток, д. Суздолово, д. Быстровка, д. Покровка </w:t>
            </w: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МКОУ Хандальская СОШ</w:t>
            </w:r>
          </w:p>
        </w:tc>
        <w:tc>
          <w:tcPr>
            <w:tcW w:w="810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Хандальск, п. Пея, с. Вознесенка, п. Борзово</w:t>
            </w: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МКОУ Почетская СОШ</w:t>
            </w:r>
          </w:p>
        </w:tc>
        <w:tc>
          <w:tcPr>
            <w:tcW w:w="810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Почет, п. Озерный, д.Шивера, д. Чигашет, с. Плахино, д. Бирюса</w:t>
            </w: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МБОУ Устьянская СОШ</w:t>
            </w:r>
          </w:p>
        </w:tc>
        <w:tc>
          <w:tcPr>
            <w:tcW w:w="810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Устьянск, д. Красный Яр, д. Новокиевлянка, д. Денисовка, д. Успенка, д. Огурцы</w:t>
            </w:r>
          </w:p>
        </w:tc>
      </w:tr>
      <w:tr w:rsidR="002C336F" w:rsidRPr="00267CAC" w:rsidTr="00A917E4">
        <w:tblPrEx>
          <w:tblLook w:val="00A0"/>
        </w:tblPrEx>
        <w:trPr>
          <w:trHeight w:val="62"/>
        </w:trPr>
        <w:tc>
          <w:tcPr>
            <w:tcW w:w="234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МКОУ Вознесенская ООШ</w:t>
            </w:r>
          </w:p>
        </w:tc>
        <w:tc>
          <w:tcPr>
            <w:tcW w:w="8100" w:type="dxa"/>
          </w:tcPr>
          <w:p w:rsidR="002C336F" w:rsidRDefault="002C336F" w:rsidP="00530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Вознесенка</w:t>
            </w:r>
          </w:p>
        </w:tc>
      </w:tr>
    </w:tbl>
    <w:p w:rsidR="002C336F" w:rsidRPr="007901B2" w:rsidRDefault="002C336F" w:rsidP="003F58EB">
      <w:pPr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</w:p>
    <w:p w:rsidR="002C336F" w:rsidRPr="007901B2" w:rsidRDefault="002C336F" w:rsidP="00726BD5">
      <w:pPr>
        <w:spacing w:line="255" w:lineRule="atLeast"/>
        <w:rPr>
          <w:sz w:val="28"/>
          <w:szCs w:val="28"/>
        </w:rPr>
      </w:pPr>
    </w:p>
    <w:sectPr w:rsidR="002C336F" w:rsidRPr="007901B2" w:rsidSect="00B03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36F" w:rsidRDefault="002C336F" w:rsidP="00DA32A1">
      <w:pPr>
        <w:spacing w:after="0" w:line="240" w:lineRule="auto"/>
      </w:pPr>
      <w:r>
        <w:separator/>
      </w:r>
    </w:p>
  </w:endnote>
  <w:endnote w:type="continuationSeparator" w:id="1">
    <w:p w:rsidR="002C336F" w:rsidRDefault="002C336F" w:rsidP="00DA3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36F" w:rsidRDefault="002C336F" w:rsidP="00DA32A1">
      <w:pPr>
        <w:spacing w:after="0" w:line="240" w:lineRule="auto"/>
      </w:pPr>
      <w:r>
        <w:separator/>
      </w:r>
    </w:p>
  </w:footnote>
  <w:footnote w:type="continuationSeparator" w:id="1">
    <w:p w:rsidR="002C336F" w:rsidRDefault="002C336F" w:rsidP="00DA3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A2F860"/>
    <w:lvl w:ilvl="0">
      <w:numFmt w:val="bullet"/>
      <w:lvlText w:val="*"/>
      <w:lvlJc w:val="left"/>
    </w:lvl>
  </w:abstractNum>
  <w:abstractNum w:abstractNumId="1">
    <w:nsid w:val="0D0B1288"/>
    <w:multiLevelType w:val="hybridMultilevel"/>
    <w:tmpl w:val="0254C5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B163DC"/>
    <w:multiLevelType w:val="hybridMultilevel"/>
    <w:tmpl w:val="7ED2B8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0F6D7812"/>
    <w:multiLevelType w:val="hybridMultilevel"/>
    <w:tmpl w:val="CDD60AC4"/>
    <w:lvl w:ilvl="0" w:tplc="0419000B">
      <w:start w:val="1"/>
      <w:numFmt w:val="bullet"/>
      <w:lvlText w:val=""/>
      <w:lvlJc w:val="left"/>
      <w:pPr>
        <w:ind w:left="5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4">
    <w:nsid w:val="19382397"/>
    <w:multiLevelType w:val="multilevel"/>
    <w:tmpl w:val="50B24D84"/>
    <w:lvl w:ilvl="0">
      <w:start w:val="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  <w:bCs/>
      </w:rPr>
    </w:lvl>
    <w:lvl w:ilvl="1">
      <w:start w:val="1"/>
      <w:numFmt w:val="decimal"/>
      <w:lvlText w:val="4.%2."/>
      <w:lvlJc w:val="left"/>
      <w:pPr>
        <w:tabs>
          <w:tab w:val="num" w:pos="720"/>
        </w:tabs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</w:abstractNum>
  <w:abstractNum w:abstractNumId="5">
    <w:nsid w:val="31467B1E"/>
    <w:multiLevelType w:val="hybridMultilevel"/>
    <w:tmpl w:val="FFA886E6"/>
    <w:lvl w:ilvl="0" w:tplc="0419000B">
      <w:start w:val="1"/>
      <w:numFmt w:val="bullet"/>
      <w:lvlText w:val=""/>
      <w:lvlJc w:val="left"/>
      <w:pPr>
        <w:ind w:left="156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1" w:hanging="360"/>
      </w:pPr>
      <w:rPr>
        <w:rFonts w:ascii="Wingdings" w:hAnsi="Wingdings" w:cs="Wingdings" w:hint="default"/>
      </w:rPr>
    </w:lvl>
  </w:abstractNum>
  <w:abstractNum w:abstractNumId="6">
    <w:nsid w:val="38B2382C"/>
    <w:multiLevelType w:val="multilevel"/>
    <w:tmpl w:val="3C145B9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E83098A"/>
    <w:multiLevelType w:val="hybridMultilevel"/>
    <w:tmpl w:val="3B4068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6DA751E"/>
    <w:multiLevelType w:val="hybridMultilevel"/>
    <w:tmpl w:val="BD1ECC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8EB"/>
    <w:rsid w:val="00021D76"/>
    <w:rsid w:val="000330A3"/>
    <w:rsid w:val="00064BCE"/>
    <w:rsid w:val="00076E72"/>
    <w:rsid w:val="00093868"/>
    <w:rsid w:val="000B4B0C"/>
    <w:rsid w:val="000C570A"/>
    <w:rsid w:val="000D2348"/>
    <w:rsid w:val="000E1C2C"/>
    <w:rsid w:val="000E74F6"/>
    <w:rsid w:val="000F2A59"/>
    <w:rsid w:val="00134017"/>
    <w:rsid w:val="0016007F"/>
    <w:rsid w:val="001822E8"/>
    <w:rsid w:val="001B5456"/>
    <w:rsid w:val="001C6A87"/>
    <w:rsid w:val="00245FD5"/>
    <w:rsid w:val="00267CAC"/>
    <w:rsid w:val="00294CD0"/>
    <w:rsid w:val="002A040D"/>
    <w:rsid w:val="002C2CBD"/>
    <w:rsid w:val="002C336F"/>
    <w:rsid w:val="002E7971"/>
    <w:rsid w:val="00357701"/>
    <w:rsid w:val="00380162"/>
    <w:rsid w:val="003821F3"/>
    <w:rsid w:val="00394DE4"/>
    <w:rsid w:val="00397E3E"/>
    <w:rsid w:val="003A0C00"/>
    <w:rsid w:val="003B7792"/>
    <w:rsid w:val="003D1767"/>
    <w:rsid w:val="003F58EB"/>
    <w:rsid w:val="004062AE"/>
    <w:rsid w:val="00412B65"/>
    <w:rsid w:val="004509AA"/>
    <w:rsid w:val="0046273A"/>
    <w:rsid w:val="00471BEF"/>
    <w:rsid w:val="00480EC7"/>
    <w:rsid w:val="00496D1E"/>
    <w:rsid w:val="004C55D8"/>
    <w:rsid w:val="004D0734"/>
    <w:rsid w:val="004D293A"/>
    <w:rsid w:val="004D533D"/>
    <w:rsid w:val="004E04C7"/>
    <w:rsid w:val="004E23F0"/>
    <w:rsid w:val="004E2806"/>
    <w:rsid w:val="004E47EA"/>
    <w:rsid w:val="004F7F5E"/>
    <w:rsid w:val="0052508F"/>
    <w:rsid w:val="005269ED"/>
    <w:rsid w:val="005308EC"/>
    <w:rsid w:val="00545433"/>
    <w:rsid w:val="00554E8A"/>
    <w:rsid w:val="0055624C"/>
    <w:rsid w:val="00562690"/>
    <w:rsid w:val="005A7DB7"/>
    <w:rsid w:val="005B3E0F"/>
    <w:rsid w:val="005E3C33"/>
    <w:rsid w:val="005F3774"/>
    <w:rsid w:val="00611258"/>
    <w:rsid w:val="00611D2F"/>
    <w:rsid w:val="00612DFF"/>
    <w:rsid w:val="00620B02"/>
    <w:rsid w:val="006278C5"/>
    <w:rsid w:val="006612E8"/>
    <w:rsid w:val="00686E3D"/>
    <w:rsid w:val="006D5D1A"/>
    <w:rsid w:val="0071212D"/>
    <w:rsid w:val="00726BD5"/>
    <w:rsid w:val="00767BEF"/>
    <w:rsid w:val="00775612"/>
    <w:rsid w:val="007901B2"/>
    <w:rsid w:val="00792CFD"/>
    <w:rsid w:val="007A2CD0"/>
    <w:rsid w:val="007C0283"/>
    <w:rsid w:val="007C15E0"/>
    <w:rsid w:val="007C21B4"/>
    <w:rsid w:val="007C74D1"/>
    <w:rsid w:val="008351B4"/>
    <w:rsid w:val="00840912"/>
    <w:rsid w:val="008601B9"/>
    <w:rsid w:val="0088243C"/>
    <w:rsid w:val="0089385C"/>
    <w:rsid w:val="008E0D2E"/>
    <w:rsid w:val="008E4664"/>
    <w:rsid w:val="008F1394"/>
    <w:rsid w:val="00912C6A"/>
    <w:rsid w:val="00914120"/>
    <w:rsid w:val="00917CA7"/>
    <w:rsid w:val="00951ED1"/>
    <w:rsid w:val="0099186D"/>
    <w:rsid w:val="009A4533"/>
    <w:rsid w:val="009A6D2B"/>
    <w:rsid w:val="009C751E"/>
    <w:rsid w:val="009E60A4"/>
    <w:rsid w:val="009F753C"/>
    <w:rsid w:val="00A00894"/>
    <w:rsid w:val="00A40C49"/>
    <w:rsid w:val="00A46BAB"/>
    <w:rsid w:val="00A77238"/>
    <w:rsid w:val="00A917E4"/>
    <w:rsid w:val="00AA135B"/>
    <w:rsid w:val="00AA17B4"/>
    <w:rsid w:val="00AC5041"/>
    <w:rsid w:val="00AF257C"/>
    <w:rsid w:val="00AF313D"/>
    <w:rsid w:val="00AF775F"/>
    <w:rsid w:val="00B0317E"/>
    <w:rsid w:val="00B049F6"/>
    <w:rsid w:val="00B5181A"/>
    <w:rsid w:val="00B86E64"/>
    <w:rsid w:val="00B90F89"/>
    <w:rsid w:val="00BA6845"/>
    <w:rsid w:val="00BB0D90"/>
    <w:rsid w:val="00BB4223"/>
    <w:rsid w:val="00BC7492"/>
    <w:rsid w:val="00C21F77"/>
    <w:rsid w:val="00C524C6"/>
    <w:rsid w:val="00C55CCE"/>
    <w:rsid w:val="00C61A90"/>
    <w:rsid w:val="00C96D7D"/>
    <w:rsid w:val="00CE5719"/>
    <w:rsid w:val="00CE78F5"/>
    <w:rsid w:val="00CF2963"/>
    <w:rsid w:val="00CF4E38"/>
    <w:rsid w:val="00D151C1"/>
    <w:rsid w:val="00D31CD6"/>
    <w:rsid w:val="00D41188"/>
    <w:rsid w:val="00D53F76"/>
    <w:rsid w:val="00D76683"/>
    <w:rsid w:val="00D77146"/>
    <w:rsid w:val="00D771E5"/>
    <w:rsid w:val="00D86643"/>
    <w:rsid w:val="00D97829"/>
    <w:rsid w:val="00DA32A1"/>
    <w:rsid w:val="00DC12FC"/>
    <w:rsid w:val="00DC679D"/>
    <w:rsid w:val="00E07C0E"/>
    <w:rsid w:val="00E2056E"/>
    <w:rsid w:val="00E5090C"/>
    <w:rsid w:val="00E801D9"/>
    <w:rsid w:val="00E9011D"/>
    <w:rsid w:val="00EB0BE6"/>
    <w:rsid w:val="00EB5E5E"/>
    <w:rsid w:val="00EC1321"/>
    <w:rsid w:val="00EC2741"/>
    <w:rsid w:val="00ED717B"/>
    <w:rsid w:val="00EE3C45"/>
    <w:rsid w:val="00F03222"/>
    <w:rsid w:val="00F0534B"/>
    <w:rsid w:val="00F10C6B"/>
    <w:rsid w:val="00F40491"/>
    <w:rsid w:val="00F76511"/>
    <w:rsid w:val="00F81A99"/>
    <w:rsid w:val="00FB284B"/>
    <w:rsid w:val="00FB2C18"/>
    <w:rsid w:val="00FC4BC2"/>
    <w:rsid w:val="00FD6CA1"/>
    <w:rsid w:val="00FE52E9"/>
    <w:rsid w:val="00FF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17E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5308EC"/>
    <w:pPr>
      <w:spacing w:before="193" w:after="100" w:afterAutospacing="1" w:line="240" w:lineRule="auto"/>
      <w:jc w:val="center"/>
      <w:outlineLvl w:val="1"/>
    </w:pPr>
    <w:rPr>
      <w:rFonts w:ascii="Arial" w:hAnsi="Arial" w:cs="Arial"/>
      <w:b/>
      <w:bCs/>
      <w:color w:val="003399"/>
      <w:sz w:val="17"/>
      <w:szCs w:val="1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76E72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a">
    <w:name w:val="Стиль"/>
    <w:uiPriority w:val="99"/>
    <w:rsid w:val="003F58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3F58EB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3F58EB"/>
    <w:pPr>
      <w:ind w:left="720"/>
    </w:pPr>
  </w:style>
  <w:style w:type="paragraph" w:styleId="Header">
    <w:name w:val="header"/>
    <w:basedOn w:val="Normal"/>
    <w:link w:val="HeaderChar"/>
    <w:uiPriority w:val="99"/>
    <w:rsid w:val="00DA3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A32A1"/>
  </w:style>
  <w:style w:type="paragraph" w:styleId="Footer">
    <w:name w:val="footer"/>
    <w:basedOn w:val="Normal"/>
    <w:link w:val="FooterChar"/>
    <w:uiPriority w:val="99"/>
    <w:rsid w:val="00DA3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A32A1"/>
  </w:style>
  <w:style w:type="paragraph" w:customStyle="1" w:styleId="ConsPlusTitle">
    <w:name w:val="ConsPlusTitle"/>
    <w:uiPriority w:val="99"/>
    <w:rsid w:val="004062A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Title">
    <w:name w:val="Title"/>
    <w:basedOn w:val="Normal"/>
    <w:link w:val="TitleChar"/>
    <w:uiPriority w:val="99"/>
    <w:qFormat/>
    <w:locked/>
    <w:rsid w:val="00686E3D"/>
    <w:pPr>
      <w:spacing w:after="0" w:line="240" w:lineRule="auto"/>
      <w:ind w:left="360"/>
      <w:jc w:val="center"/>
    </w:pPr>
    <w:rPr>
      <w:rFonts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21F77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styleId="PageNumber">
    <w:name w:val="page number"/>
    <w:basedOn w:val="DefaultParagraphFont"/>
    <w:uiPriority w:val="99"/>
    <w:rsid w:val="00E5090C"/>
  </w:style>
  <w:style w:type="table" w:styleId="TableGrid">
    <w:name w:val="Table Grid"/>
    <w:basedOn w:val="TableNormal"/>
    <w:uiPriority w:val="99"/>
    <w:locked/>
    <w:rsid w:val="000330A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Знак Знак"/>
    <w:basedOn w:val="DefaultParagraphFont"/>
    <w:uiPriority w:val="99"/>
    <w:locked/>
    <w:rsid w:val="005B3E0F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uiPriority w:val="99"/>
    <w:rsid w:val="005B3E0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772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51E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657</TotalTime>
  <Pages>3</Pages>
  <Words>665</Words>
  <Characters>3792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2013-06-21T08:47:00Z</cp:lastPrinted>
  <dcterms:created xsi:type="dcterms:W3CDTF">2013-01-10T17:37:00Z</dcterms:created>
  <dcterms:modified xsi:type="dcterms:W3CDTF">2013-07-12T04:20:00Z</dcterms:modified>
</cp:coreProperties>
</file>